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5B290B" w:rsidRPr="005B290B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5B290B" w:rsidRPr="005B290B">
        <w:rPr>
          <w:b/>
          <w:sz w:val="22"/>
          <w:szCs w:val="22"/>
        </w:rPr>
        <w:t>ZP.271.2.23.2021</w:t>
      </w: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B290B" w:rsidRPr="00110593" w:rsidTr="00EE4DB0">
        <w:tc>
          <w:tcPr>
            <w:tcW w:w="9104" w:type="dxa"/>
            <w:shd w:val="clear" w:color="auto" w:fill="D9D9D9"/>
          </w:tcPr>
          <w:p w:rsidR="005B290B" w:rsidRPr="00110593" w:rsidRDefault="005B290B" w:rsidP="00EE4DB0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5B290B" w:rsidRPr="00110593" w:rsidRDefault="005B290B" w:rsidP="00EE4DB0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5B290B">
              <w:t>(Dz.U. poz. 2019 ze zm.)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:rsidR="005B290B" w:rsidRPr="0043102D" w:rsidRDefault="005B290B" w:rsidP="00EE4DB0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5B290B" w:rsidRPr="00110593" w:rsidRDefault="005B290B" w:rsidP="00EE4DB0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5B290B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 w:rsidRPr="005B290B">
        <w:rPr>
          <w:b/>
          <w:sz w:val="22"/>
          <w:szCs w:val="22"/>
        </w:rPr>
        <w:t>Odbiór, transport i zagospodarowanie odpadów komunalnych z terenu Gminy i Miasta Odolanów  (sektor 3)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C37CD2" w:rsidRPr="00D702F7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D702F7" w:rsidRDefault="00D702F7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bookmarkStart w:id="0" w:name="_GoBack"/>
      <w:bookmarkEnd w:id="0"/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p w:rsidR="00D702F7" w:rsidRPr="00D702F7" w:rsidRDefault="00D702F7" w:rsidP="00D702F7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sectPr w:rsidR="00D702F7" w:rsidRPr="00D702F7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CA" w:rsidRDefault="00AE77CA">
      <w:r>
        <w:separator/>
      </w:r>
    </w:p>
  </w:endnote>
  <w:endnote w:type="continuationSeparator" w:id="0">
    <w:p w:rsidR="00AE77CA" w:rsidRDefault="00AE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171BF6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46519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702F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702F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CA" w:rsidRDefault="00AE77CA">
      <w:r>
        <w:separator/>
      </w:r>
    </w:p>
  </w:footnote>
  <w:footnote w:type="continuationSeparator" w:id="0">
    <w:p w:rsidR="00AE77CA" w:rsidRDefault="00AE77CA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90B" w:rsidRDefault="005B29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CA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171BF6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B290B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A24942"/>
    <w:rsid w:val="00A311C9"/>
    <w:rsid w:val="00A46EFE"/>
    <w:rsid w:val="00A807A7"/>
    <w:rsid w:val="00AB6C06"/>
    <w:rsid w:val="00AB7377"/>
    <w:rsid w:val="00AD329C"/>
    <w:rsid w:val="00AE77CA"/>
    <w:rsid w:val="00B04D14"/>
    <w:rsid w:val="00B26102"/>
    <w:rsid w:val="00B45ED4"/>
    <w:rsid w:val="00B54FB4"/>
    <w:rsid w:val="00BE6092"/>
    <w:rsid w:val="00C33407"/>
    <w:rsid w:val="00C37CD2"/>
    <w:rsid w:val="00C527C7"/>
    <w:rsid w:val="00C606B9"/>
    <w:rsid w:val="00CB6204"/>
    <w:rsid w:val="00CC527A"/>
    <w:rsid w:val="00D702F7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4EBB429-9DF6-41A8-B801-A54159B3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0B5B7-B4E8-464B-A710-0E903A8C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241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3</cp:revision>
  <cp:lastPrinted>2010-01-07T08:39:00Z</cp:lastPrinted>
  <dcterms:created xsi:type="dcterms:W3CDTF">2021-08-05T05:19:00Z</dcterms:created>
  <dcterms:modified xsi:type="dcterms:W3CDTF">2021-08-09T10:47:00Z</dcterms:modified>
</cp:coreProperties>
</file>